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F29" w:rsidRDefault="00C80F29" w:rsidP="00C80F29">
      <w:pPr>
        <w:pStyle w:val="NoSpacing"/>
      </w:pPr>
      <w:r>
        <w:rPr>
          <w:u w:val="single"/>
        </w:rPr>
        <w:t>John TOLLE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:rsidR="00C80F29" w:rsidRDefault="00C80F29" w:rsidP="00C80F29">
      <w:pPr>
        <w:pStyle w:val="NoSpacing"/>
      </w:pPr>
    </w:p>
    <w:p w:rsidR="00C80F29" w:rsidRDefault="00C80F29" w:rsidP="00C80F29">
      <w:pPr>
        <w:pStyle w:val="NoSpacing"/>
      </w:pPr>
    </w:p>
    <w:p w:rsidR="007C6973" w:rsidRDefault="007C6973" w:rsidP="007C6973">
      <w:pPr>
        <w:pStyle w:val="NoSpacing"/>
      </w:pPr>
      <w:r>
        <w:t>19 Feb.1440</w:t>
      </w:r>
      <w:r>
        <w:tab/>
        <w:t xml:space="preserve">He was a juror </w:t>
      </w:r>
      <w:proofErr w:type="gramStart"/>
      <w:r>
        <w:t>on  the</w:t>
      </w:r>
      <w:proofErr w:type="gramEnd"/>
      <w:r>
        <w:t xml:space="preserve"> inquisition post mortem held in Thetford, Norfolk,</w:t>
      </w:r>
    </w:p>
    <w:p w:rsidR="007C6973" w:rsidRDefault="007C6973" w:rsidP="007C6973">
      <w:pPr>
        <w:pStyle w:val="NoSpacing"/>
      </w:pPr>
      <w:r>
        <w:tab/>
      </w:r>
      <w:r>
        <w:tab/>
        <w:t xml:space="preserve">into land of the late Beatrice </w:t>
      </w:r>
      <w:proofErr w:type="spellStart"/>
      <w:r>
        <w:t>FitzAlan</w:t>
      </w:r>
      <w:proofErr w:type="spellEnd"/>
      <w:r>
        <w:t>, Countess of Arundel(q.v.).</w:t>
      </w:r>
    </w:p>
    <w:p w:rsidR="007C6973" w:rsidRDefault="007C6973" w:rsidP="00C80F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25-376)</w:t>
      </w:r>
    </w:p>
    <w:p w:rsidR="00C80F29" w:rsidRDefault="00C80F29" w:rsidP="00C80F29">
      <w:pPr>
        <w:pStyle w:val="NoSpacing"/>
      </w:pPr>
      <w:r>
        <w:t>11 Aug.1440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Castle Acre,</w:t>
      </w:r>
    </w:p>
    <w:p w:rsidR="00C80F29" w:rsidRDefault="00C80F29" w:rsidP="00C80F29">
      <w:pPr>
        <w:pStyle w:val="NoSpacing"/>
      </w:pPr>
      <w:r>
        <w:tab/>
      </w:r>
      <w:r>
        <w:tab/>
        <w:t xml:space="preserve">Norfolk, to ascertain the age of William </w:t>
      </w:r>
      <w:proofErr w:type="spellStart"/>
      <w:r>
        <w:t>FitzAlan</w:t>
      </w:r>
      <w:proofErr w:type="spellEnd"/>
      <w:r>
        <w:t>, Earl of Arundel(q.v.).</w:t>
      </w:r>
    </w:p>
    <w:p w:rsidR="00C80F29" w:rsidRDefault="00C80F29" w:rsidP="00C80F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25-377)</w:t>
      </w:r>
    </w:p>
    <w:p w:rsidR="00C80F29" w:rsidRDefault="00C80F29" w:rsidP="00C80F29">
      <w:pPr>
        <w:pStyle w:val="NoSpacing"/>
      </w:pPr>
    </w:p>
    <w:p w:rsidR="00C80F29" w:rsidRDefault="00C80F29" w:rsidP="00C80F29">
      <w:pPr>
        <w:pStyle w:val="NoSpacing"/>
      </w:pPr>
    </w:p>
    <w:p w:rsidR="00C80F29" w:rsidRDefault="00C80F29" w:rsidP="00C80F29">
      <w:pPr>
        <w:pStyle w:val="NoSpacing"/>
      </w:pPr>
      <w:r>
        <w:t>16 September 2016</w:t>
      </w:r>
    </w:p>
    <w:p w:rsidR="007C6973" w:rsidRPr="00BA5860" w:rsidRDefault="007C6973" w:rsidP="00C80F29">
      <w:pPr>
        <w:pStyle w:val="NoSpacing"/>
      </w:pPr>
      <w:r>
        <w:t>10 February 2017</w:t>
      </w:r>
      <w:bookmarkStart w:id="0" w:name="_GoBack"/>
      <w:bookmarkEnd w:id="0"/>
    </w:p>
    <w:p w:rsidR="006B2F86" w:rsidRPr="00C80F29" w:rsidRDefault="007C6973" w:rsidP="00E71FC3">
      <w:pPr>
        <w:pStyle w:val="NoSpacing"/>
      </w:pPr>
    </w:p>
    <w:sectPr w:rsidR="006B2F86" w:rsidRPr="00C80F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29" w:rsidRDefault="00C80F29" w:rsidP="00E71FC3">
      <w:pPr>
        <w:spacing w:after="0" w:line="240" w:lineRule="auto"/>
      </w:pPr>
      <w:r>
        <w:separator/>
      </w:r>
    </w:p>
  </w:endnote>
  <w:endnote w:type="continuationSeparator" w:id="0">
    <w:p w:rsidR="00C80F29" w:rsidRDefault="00C80F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29" w:rsidRDefault="00C80F29" w:rsidP="00E71FC3">
      <w:pPr>
        <w:spacing w:after="0" w:line="240" w:lineRule="auto"/>
      </w:pPr>
      <w:r>
        <w:separator/>
      </w:r>
    </w:p>
  </w:footnote>
  <w:footnote w:type="continuationSeparator" w:id="0">
    <w:p w:rsidR="00C80F29" w:rsidRDefault="00C80F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29"/>
    <w:rsid w:val="001A7C09"/>
    <w:rsid w:val="00733BE7"/>
    <w:rsid w:val="007C6973"/>
    <w:rsid w:val="00AB52E8"/>
    <w:rsid w:val="00B16D3F"/>
    <w:rsid w:val="00C80F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5C45B"/>
  <w15:chartTrackingRefBased/>
  <w15:docId w15:val="{CF547423-6E7D-4858-9458-06AA8AD9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2016-09-16T15:49:00Z</dcterms:created>
  <dcterms:modified xsi:type="dcterms:W3CDTF">2017-02-10T10:07:00Z</dcterms:modified>
</cp:coreProperties>
</file>